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00237FC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8519E6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36E073DF" w14:textId="77777777" w:rsidR="0021094D" w:rsidRPr="0021094D" w:rsidRDefault="00381365" w:rsidP="0021094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="0021094D" w:rsidRPr="0021094D">
              <w:rPr>
                <w:rFonts w:asciiTheme="minorHAnsi" w:hAnsiTheme="minorHAnsi" w:cstheme="minorHAnsi"/>
                <w:b/>
              </w:rPr>
              <w:t xml:space="preserve">Oddział Białystok </w:t>
            </w:r>
          </w:p>
          <w:p w14:paraId="5BCA14D7" w14:textId="77777777" w:rsidR="0021094D" w:rsidRPr="0021094D" w:rsidRDefault="0021094D" w:rsidP="0021094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21094D">
              <w:rPr>
                <w:rFonts w:asciiTheme="minorHAnsi" w:hAnsiTheme="minorHAnsi" w:cstheme="minorHAnsi"/>
                <w:b/>
              </w:rPr>
              <w:t xml:space="preserve">15-950 Białystok </w:t>
            </w:r>
          </w:p>
          <w:p w14:paraId="2651FB8D" w14:textId="728E6C58" w:rsidR="00381365" w:rsidRPr="003C16EE" w:rsidRDefault="0021094D" w:rsidP="0021094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21094D">
              <w:rPr>
                <w:rFonts w:asciiTheme="minorHAnsi" w:hAnsiTheme="minorHAnsi" w:cstheme="minorHAnsi"/>
                <w:b/>
              </w:rPr>
              <w:t>Ul. Elektryczna 13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7B37B949" w:rsidR="00381365" w:rsidRPr="00381365" w:rsidRDefault="00381365" w:rsidP="000E768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21094D" w:rsidRPr="0021094D">
        <w:rPr>
          <w:rFonts w:cstheme="minorHAnsi"/>
          <w:b/>
          <w:bCs/>
          <w:lang w:eastAsia="pl-PL"/>
        </w:rPr>
        <w:t>POST/DYS/OB/GZ/00567/2026</w:t>
      </w:r>
      <w:r w:rsidRPr="00381365">
        <w:rPr>
          <w:rFonts w:cstheme="minorHAnsi"/>
          <w:lang w:eastAsia="pl-PL"/>
        </w:rPr>
        <w:t xml:space="preserve"> prowadzonym w trybie przetargu nieograniczonego pn.</w:t>
      </w:r>
      <w:r w:rsidR="0021094D">
        <w:rPr>
          <w:rFonts w:cstheme="minorHAnsi"/>
          <w:lang w:eastAsia="pl-PL"/>
        </w:rPr>
        <w:t xml:space="preserve"> </w:t>
      </w:r>
      <w:r w:rsidRPr="00381365">
        <w:rPr>
          <w:rFonts w:cstheme="minorHAnsi"/>
          <w:lang w:eastAsia="pl-PL"/>
        </w:rPr>
        <w:t xml:space="preserve"> </w:t>
      </w:r>
      <w:r w:rsidR="0021094D">
        <w:rPr>
          <w:rFonts w:cstheme="minorHAnsi"/>
          <w:lang w:eastAsia="pl-PL"/>
        </w:rPr>
        <w:t>„</w:t>
      </w:r>
      <w:r w:rsidR="0021094D" w:rsidRPr="0021094D">
        <w:rPr>
          <w:rFonts w:cstheme="minorHAnsi"/>
          <w:b/>
          <w:bCs/>
          <w:lang w:eastAsia="pl-PL"/>
        </w:rPr>
        <w:t xml:space="preserve">Wyłonienie wykonawców na usuwanie awarii w sieci elektroenergetycznej SN i </w:t>
      </w:r>
      <w:proofErr w:type="spellStart"/>
      <w:r w:rsidR="0021094D" w:rsidRPr="0021094D">
        <w:rPr>
          <w:rFonts w:cstheme="minorHAnsi"/>
          <w:b/>
          <w:bCs/>
          <w:lang w:eastAsia="pl-PL"/>
        </w:rPr>
        <w:t>nN</w:t>
      </w:r>
      <w:proofErr w:type="spellEnd"/>
      <w:r w:rsidR="0021094D" w:rsidRPr="0021094D">
        <w:rPr>
          <w:rFonts w:cstheme="minorHAnsi"/>
          <w:b/>
          <w:bCs/>
          <w:lang w:eastAsia="pl-PL"/>
        </w:rPr>
        <w:t xml:space="preserve"> – 6 niezależnych części, na terenie Rejonów Energetycznych: Część 1. RE1 - Białystok Miasto, Część 2. RE2 – Łomża, Część 3. RE3 – Bielsk Podlaski, Część 4. RE4 – Ełk, Część 5. RE5 – Suwałki, Część 6. RE6 – Białystok Teren</w:t>
      </w:r>
      <w:r w:rsidR="0021094D">
        <w:rPr>
          <w:rFonts w:cstheme="minorHAnsi"/>
          <w:b/>
          <w:bCs/>
          <w:lang w:eastAsia="pl-PL"/>
        </w:rPr>
        <w:t>”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lastRenderedPageBreak/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83933" w14:textId="77777777" w:rsidR="00AF0FAF" w:rsidRDefault="00AF0FA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1B8621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7682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03C1C" w14:textId="77777777" w:rsidR="00AF0FAF" w:rsidRDefault="00AF0FA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A7461" w14:textId="77777777" w:rsidR="00AF0FAF" w:rsidRDefault="00AF0FAF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2010672A" w14:textId="77777777" w:rsidR="008519E6" w:rsidRDefault="008519E6" w:rsidP="008519E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3052805D" w14:textId="77777777" w:rsidR="008519E6" w:rsidRPr="006E100D" w:rsidRDefault="008519E6" w:rsidP="008519E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bookmarkStart w:id="6" w:name="_Hlk223065831"/>
          <w:r w:rsidRPr="00AE79AC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Wyłonienie wykonawców na usuwanie awarii w sieci elektroenergetycznej SN i </w:t>
          </w:r>
          <w:proofErr w:type="spellStart"/>
          <w:r w:rsidRPr="00AE79AC">
            <w:rPr>
              <w:rFonts w:asciiTheme="majorHAnsi" w:hAnsiTheme="majorHAnsi"/>
              <w:color w:val="000000" w:themeColor="text1"/>
              <w:sz w:val="14"/>
              <w:szCs w:val="18"/>
            </w:rPr>
            <w:t>nN</w:t>
          </w:r>
          <w:proofErr w:type="spellEnd"/>
          <w:r w:rsidRPr="00AE79AC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– 6 niezależnych części, na terenie Rejonów Energetycznych: Część 1. RE1 - Białystok Miasto, Część 2. RE2 – Łomża, Część 3. RE3 – Bielsk Podlaski, Część 4. RE4 – Ełk, Część 5. RE5 – Suwałki, Część 6. RE6 – Białystok Teren</w:t>
          </w:r>
        </w:p>
        <w:p w14:paraId="68133BE9" w14:textId="77777777" w:rsidR="008519E6" w:rsidRPr="006B2C28" w:rsidRDefault="008519E6" w:rsidP="008519E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bookmarkStart w:id="7" w:name="_Hlk223065811"/>
          <w:bookmarkEnd w:id="6"/>
          <w:r w:rsidRPr="00222FB4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POST/DYS/OB/GZ/00567/2026</w:t>
          </w:r>
        </w:p>
        <w:bookmarkEnd w:id="7"/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50D28369" w:rsidR="00347E8D" w:rsidRDefault="00347E8D" w:rsidP="00582C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539317658">
    <w:abstractNumId w:val="16"/>
  </w:num>
  <w:num w:numId="2" w16cid:durableId="713430635">
    <w:abstractNumId w:val="7"/>
  </w:num>
  <w:num w:numId="3" w16cid:durableId="1466044566">
    <w:abstractNumId w:val="11"/>
  </w:num>
  <w:num w:numId="4" w16cid:durableId="2040467581">
    <w:abstractNumId w:val="17"/>
  </w:num>
  <w:num w:numId="5" w16cid:durableId="1126654824">
    <w:abstractNumId w:val="16"/>
  </w:num>
  <w:num w:numId="6" w16cid:durableId="2059474190">
    <w:abstractNumId w:val="16"/>
  </w:num>
  <w:num w:numId="7" w16cid:durableId="1475442225">
    <w:abstractNumId w:val="3"/>
  </w:num>
  <w:num w:numId="8" w16cid:durableId="415369671">
    <w:abstractNumId w:val="23"/>
  </w:num>
  <w:num w:numId="9" w16cid:durableId="1676149932">
    <w:abstractNumId w:val="15"/>
  </w:num>
  <w:num w:numId="10" w16cid:durableId="1454862725">
    <w:abstractNumId w:val="4"/>
  </w:num>
  <w:num w:numId="11" w16cid:durableId="1113749654">
    <w:abstractNumId w:val="12"/>
  </w:num>
  <w:num w:numId="12" w16cid:durableId="500395703">
    <w:abstractNumId w:val="10"/>
  </w:num>
  <w:num w:numId="13" w16cid:durableId="894201875">
    <w:abstractNumId w:val="22"/>
  </w:num>
  <w:num w:numId="14" w16cid:durableId="492720584">
    <w:abstractNumId w:val="19"/>
  </w:num>
  <w:num w:numId="15" w16cid:durableId="228074885">
    <w:abstractNumId w:val="14"/>
  </w:num>
  <w:num w:numId="16" w16cid:durableId="136343129">
    <w:abstractNumId w:val="8"/>
  </w:num>
  <w:num w:numId="17" w16cid:durableId="1103762109">
    <w:abstractNumId w:val="5"/>
  </w:num>
  <w:num w:numId="18" w16cid:durableId="2819627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50421535">
    <w:abstractNumId w:val="0"/>
  </w:num>
  <w:num w:numId="20" w16cid:durableId="1280065547">
    <w:abstractNumId w:val="24"/>
  </w:num>
  <w:num w:numId="21" w16cid:durableId="1207984514">
    <w:abstractNumId w:val="1"/>
  </w:num>
  <w:num w:numId="22" w16cid:durableId="307563177">
    <w:abstractNumId w:val="13"/>
  </w:num>
  <w:num w:numId="23" w16cid:durableId="643973424">
    <w:abstractNumId w:val="9"/>
  </w:num>
  <w:num w:numId="24" w16cid:durableId="904687054">
    <w:abstractNumId w:val="18"/>
  </w:num>
  <w:num w:numId="25" w16cid:durableId="89668273">
    <w:abstractNumId w:val="21"/>
  </w:num>
  <w:num w:numId="26" w16cid:durableId="164711956">
    <w:abstractNumId w:val="2"/>
  </w:num>
  <w:num w:numId="27" w16cid:durableId="2012102069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1094D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96778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19E6"/>
    <w:rsid w:val="00852695"/>
    <w:rsid w:val="008548B7"/>
    <w:rsid w:val="00857549"/>
    <w:rsid w:val="008707CC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0DFB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37D91"/>
    <w:rsid w:val="00A43299"/>
    <w:rsid w:val="00A467CA"/>
    <w:rsid w:val="00A57E04"/>
    <w:rsid w:val="00A6049B"/>
    <w:rsid w:val="00A62B4C"/>
    <w:rsid w:val="00A730B9"/>
    <w:rsid w:val="00A753C3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0FAF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272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4CE041-17D5-43D3-A271-58647DEA8A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48DEEC-4A4C-42AB-BF93-26B8BA300C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56</TotalTime>
  <Pages>2</Pages>
  <Words>513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12</cp:revision>
  <cp:lastPrinted>2024-07-15T11:21:00Z</cp:lastPrinted>
  <dcterms:created xsi:type="dcterms:W3CDTF">2025-01-15T13:15:00Z</dcterms:created>
  <dcterms:modified xsi:type="dcterms:W3CDTF">2026-03-02T07:18:00Z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